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027F9" w14:textId="77777777" w:rsidR="00B54A49" w:rsidRDefault="00B54A49" w:rsidP="00B54A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JOLIFF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4F3A330E" w14:textId="77777777" w:rsidR="00B54A49" w:rsidRDefault="00B54A49" w:rsidP="00B54A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Exeter College, Oxford University.</w:t>
      </w:r>
    </w:p>
    <w:p w14:paraId="06C57163" w14:textId="77777777" w:rsidR="00B54A49" w:rsidRDefault="00B54A49" w:rsidP="00B54A49">
      <w:pPr>
        <w:pStyle w:val="NoSpacing"/>
        <w:rPr>
          <w:rFonts w:cs="Times New Roman"/>
          <w:szCs w:val="24"/>
        </w:rPr>
      </w:pPr>
    </w:p>
    <w:p w14:paraId="5F9B9983" w14:textId="77777777" w:rsidR="00B54A49" w:rsidRDefault="00B54A49" w:rsidP="00B54A49">
      <w:pPr>
        <w:pStyle w:val="NoSpacing"/>
        <w:rPr>
          <w:rFonts w:cs="Times New Roman"/>
          <w:szCs w:val="24"/>
        </w:rPr>
      </w:pPr>
    </w:p>
    <w:p w14:paraId="6F5D196B" w14:textId="77777777" w:rsidR="00B54A49" w:rsidRDefault="00B54A49" w:rsidP="00B54A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Proctor.</w:t>
      </w:r>
    </w:p>
    <w:p w14:paraId="61A50E1D" w14:textId="77777777" w:rsidR="00B54A49" w:rsidRDefault="00B54A49" w:rsidP="00B54A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p.138)</w:t>
      </w:r>
    </w:p>
    <w:p w14:paraId="141B4C46" w14:textId="77777777" w:rsidR="00B54A49" w:rsidRDefault="00B54A49" w:rsidP="00B54A49">
      <w:pPr>
        <w:pStyle w:val="NoSpacing"/>
        <w:rPr>
          <w:rFonts w:cs="Times New Roman"/>
          <w:szCs w:val="24"/>
        </w:rPr>
      </w:pPr>
    </w:p>
    <w:p w14:paraId="7649D5D2" w14:textId="77777777" w:rsidR="00B54A49" w:rsidRDefault="00B54A49" w:rsidP="00B54A49">
      <w:pPr>
        <w:pStyle w:val="NoSpacing"/>
        <w:rPr>
          <w:rFonts w:cs="Times New Roman"/>
          <w:szCs w:val="24"/>
        </w:rPr>
      </w:pPr>
    </w:p>
    <w:p w14:paraId="099CC291" w14:textId="77777777" w:rsidR="00B54A49" w:rsidRDefault="00B54A49" w:rsidP="00B54A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41BACA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88EAF" w14:textId="77777777" w:rsidR="00B54A49" w:rsidRDefault="00B54A49" w:rsidP="009139A6">
      <w:r>
        <w:separator/>
      </w:r>
    </w:p>
  </w:endnote>
  <w:endnote w:type="continuationSeparator" w:id="0">
    <w:p w14:paraId="7D64CB86" w14:textId="77777777" w:rsidR="00B54A49" w:rsidRDefault="00B54A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2E9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271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6F9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F95AE" w14:textId="77777777" w:rsidR="00B54A49" w:rsidRDefault="00B54A49" w:rsidP="009139A6">
      <w:r>
        <w:separator/>
      </w:r>
    </w:p>
  </w:footnote>
  <w:footnote w:type="continuationSeparator" w:id="0">
    <w:p w14:paraId="10926578" w14:textId="77777777" w:rsidR="00B54A49" w:rsidRDefault="00B54A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1F2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BB9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39A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A49"/>
    <w:rsid w:val="000666E0"/>
    <w:rsid w:val="002510B7"/>
    <w:rsid w:val="00270799"/>
    <w:rsid w:val="005C130B"/>
    <w:rsid w:val="00625C2A"/>
    <w:rsid w:val="00826F5C"/>
    <w:rsid w:val="009139A6"/>
    <w:rsid w:val="009411C2"/>
    <w:rsid w:val="009448BB"/>
    <w:rsid w:val="00947624"/>
    <w:rsid w:val="00A3176C"/>
    <w:rsid w:val="00AE65F8"/>
    <w:rsid w:val="00B54A49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BF945"/>
  <w15:chartTrackingRefBased/>
  <w15:docId w15:val="{6F7F3BDF-FE9C-45FD-BADC-E0E45EBE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2024-11-29T20:08:00Z</dcterms:created>
  <dcterms:modified xsi:type="dcterms:W3CDTF">2024-11-29T20:08:00Z</dcterms:modified>
</cp:coreProperties>
</file>